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Richard SHIPTON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(fl.1449)</w:t>
      </w:r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Barber.</w:t>
      </w:r>
      <w:proofErr w:type="gramEnd"/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 of William </w:t>
      </w:r>
      <w:proofErr w:type="spellStart"/>
      <w:proofErr w:type="gramStart"/>
      <w:r w:rsidRPr="00807C9B">
        <w:rPr>
          <w:rFonts w:ascii="Times New Roman" w:hAnsi="Times New Roman" w:cs="Times New Roman"/>
          <w:sz w:val="24"/>
          <w:szCs w:val="24"/>
        </w:rPr>
        <w:t>Shipton</w:t>
      </w:r>
      <w:proofErr w:type="spellEnd"/>
      <w:r w:rsidRPr="00807C9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 (R.F.Y. p.170)</w:t>
      </w:r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04BB" w:rsidRPr="00807C9B" w:rsidRDefault="002904BB" w:rsidP="002904BB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He became a Freeman by redemption. 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04BB" w:rsidRPr="00807C9B" w:rsidRDefault="002904BB" w:rsidP="002904BB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2904BB" w:rsidP="002904BB">
      <w:pPr>
        <w:pStyle w:val="NoSpacing"/>
      </w:pPr>
      <w:r w:rsidRPr="00807C9B">
        <w:t>15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BB" w:rsidRDefault="002904BB" w:rsidP="00920DE3">
      <w:pPr>
        <w:spacing w:after="0" w:line="240" w:lineRule="auto"/>
      </w:pPr>
      <w:r>
        <w:separator/>
      </w:r>
    </w:p>
  </w:endnote>
  <w:endnote w:type="continuationSeparator" w:id="0">
    <w:p w:rsidR="002904BB" w:rsidRDefault="002904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BB" w:rsidRDefault="002904BB" w:rsidP="00920DE3">
      <w:pPr>
        <w:spacing w:after="0" w:line="240" w:lineRule="auto"/>
      </w:pPr>
      <w:r>
        <w:separator/>
      </w:r>
    </w:p>
  </w:footnote>
  <w:footnote w:type="continuationSeparator" w:id="0">
    <w:p w:rsidR="002904BB" w:rsidRDefault="002904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BB"/>
    <w:rsid w:val="00120749"/>
    <w:rsid w:val="002904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904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904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2014-02-13T21:08:00Z</dcterms:created>
  <dcterms:modified xsi:type="dcterms:W3CDTF">2014-02-13T21:08:00Z</dcterms:modified>
</cp:coreProperties>
</file>